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9529B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ALBERD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3F12CE0A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Norwich. Grocer.</w:t>
      </w:r>
    </w:p>
    <w:p w14:paraId="4F772548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E1838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B53E6BF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made a plaint of debt against James </w:t>
      </w:r>
      <w:proofErr w:type="spellStart"/>
      <w:r>
        <w:rPr>
          <w:rFonts w:ascii="Times New Roman" w:hAnsi="Times New Roman" w:cs="Times New Roman"/>
          <w:sz w:val="24"/>
          <w:szCs w:val="24"/>
        </w:rPr>
        <w:t>Wafyn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Yarmouth(q.v.).</w:t>
      </w:r>
    </w:p>
    <w:p w14:paraId="0CC81564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807383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https://waalt.uh.edu/index.php/CP40/861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72E9554C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7A38BF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7DFE634" w14:textId="77777777" w:rsidR="00C55231" w:rsidRDefault="00C55231" w:rsidP="00C5523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January 2022</w:t>
      </w:r>
    </w:p>
    <w:p w14:paraId="6166669C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570E" w14:textId="77777777" w:rsidR="00C55231" w:rsidRDefault="00C55231" w:rsidP="009139A6">
      <w:r>
        <w:separator/>
      </w:r>
    </w:p>
  </w:endnote>
  <w:endnote w:type="continuationSeparator" w:id="0">
    <w:p w14:paraId="22BB0906" w14:textId="77777777" w:rsidR="00C55231" w:rsidRDefault="00C5523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21CFC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EA643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4B4A3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7B4690" w14:textId="77777777" w:rsidR="00C55231" w:rsidRDefault="00C55231" w:rsidP="009139A6">
      <w:r>
        <w:separator/>
      </w:r>
    </w:p>
  </w:footnote>
  <w:footnote w:type="continuationSeparator" w:id="0">
    <w:p w14:paraId="60BF7192" w14:textId="77777777" w:rsidR="00C55231" w:rsidRDefault="00C5523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06FF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EB67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4229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5231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55231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5EB7EC"/>
  <w15:chartTrackingRefBased/>
  <w15:docId w15:val="{12329B53-6EA9-4815-A120-E7B12C172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C552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2022-01-30T10:02:00Z</dcterms:created>
  <dcterms:modified xsi:type="dcterms:W3CDTF">2022-01-30T10:03:00Z</dcterms:modified>
</cp:coreProperties>
</file>